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F1921" w14:textId="77777777" w:rsidR="00CF556F" w:rsidRDefault="00CF556F" w:rsidP="00CF556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REST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fl.1438)</w:t>
      </w:r>
    </w:p>
    <w:p w14:paraId="5C940E15" w14:textId="77777777" w:rsidR="00CF556F" w:rsidRDefault="00CF556F" w:rsidP="00CF556F">
      <w:pPr>
        <w:pStyle w:val="NoSpacing"/>
        <w:rPr>
          <w:rFonts w:cs="Times New Roman"/>
          <w:szCs w:val="24"/>
        </w:rPr>
      </w:pPr>
    </w:p>
    <w:p w14:paraId="36ED28A7" w14:textId="77777777" w:rsidR="00CF556F" w:rsidRDefault="00CF556F" w:rsidP="00CF556F">
      <w:pPr>
        <w:pStyle w:val="NoSpacing"/>
        <w:rPr>
          <w:rFonts w:cs="Times New Roman"/>
          <w:szCs w:val="24"/>
        </w:rPr>
      </w:pPr>
    </w:p>
    <w:p w14:paraId="433D4D29" w14:textId="77777777" w:rsidR="00CF556F" w:rsidRDefault="00CF556F" w:rsidP="00CF556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Oct.1438</w:t>
      </w:r>
      <w:r>
        <w:rPr>
          <w:rFonts w:cs="Times New Roman"/>
          <w:szCs w:val="24"/>
        </w:rPr>
        <w:tab/>
        <w:t xml:space="preserve">He was a juror on the inquisition </w:t>
      </w:r>
      <w:proofErr w:type="spellStart"/>
      <w:r>
        <w:rPr>
          <w:rFonts w:cs="Times New Roman"/>
          <w:szCs w:val="24"/>
        </w:rPr>
        <w:t>devenerunt</w:t>
      </w:r>
      <w:proofErr w:type="spellEnd"/>
      <w:r>
        <w:rPr>
          <w:rFonts w:cs="Times New Roman"/>
          <w:szCs w:val="24"/>
        </w:rPr>
        <w:t xml:space="preserve"> held in Marlborough into</w:t>
      </w:r>
    </w:p>
    <w:p w14:paraId="21C5E41B" w14:textId="77777777" w:rsidR="00CF556F" w:rsidRDefault="00CF556F" w:rsidP="00CF556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lands of Humphrey FitzAlan(q.v.).</w:t>
      </w:r>
    </w:p>
    <w:p w14:paraId="3FCC9ADA" w14:textId="77777777" w:rsidR="00CF556F" w:rsidRDefault="00CF556F" w:rsidP="00CF556F">
      <w:pPr>
        <w:pStyle w:val="NoSpacing"/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t xml:space="preserve">(“Calendar of Inquisitions </w:t>
      </w:r>
      <w:proofErr w:type="gramStart"/>
      <w:r>
        <w:t>Post Mortem</w:t>
      </w:r>
      <w:proofErr w:type="gramEnd"/>
      <w:r>
        <w:t xml:space="preserve"> </w:t>
      </w:r>
      <w:proofErr w:type="spellStart"/>
      <w:r>
        <w:t>vol.XXV</w:t>
      </w:r>
      <w:proofErr w:type="spellEnd"/>
      <w:r>
        <w:t xml:space="preserve"> (1437-1442) ed. Claire Noble,</w:t>
      </w:r>
    </w:p>
    <w:p w14:paraId="275D7C22" w14:textId="77777777" w:rsidR="00CF556F" w:rsidRDefault="00CF556F" w:rsidP="00CF556F">
      <w:pPr>
        <w:pStyle w:val="NoSpacing"/>
        <w:ind w:left="720" w:firstLine="720"/>
      </w:pPr>
      <w:r>
        <w:t>pub. by the Boydell Press p.55)</w:t>
      </w:r>
    </w:p>
    <w:p w14:paraId="486FDD26" w14:textId="77777777" w:rsidR="00CF556F" w:rsidRDefault="00CF556F" w:rsidP="00CF556F">
      <w:pPr>
        <w:pStyle w:val="NoSpacing"/>
      </w:pPr>
    </w:p>
    <w:p w14:paraId="0683C882" w14:textId="77777777" w:rsidR="00CF556F" w:rsidRDefault="00CF556F" w:rsidP="00CF556F">
      <w:pPr>
        <w:pStyle w:val="NoSpacing"/>
      </w:pPr>
      <w:r>
        <w:t>13 January 2025</w:t>
      </w:r>
    </w:p>
    <w:p w14:paraId="64C4D96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400BA" w14:textId="77777777" w:rsidR="00CF556F" w:rsidRDefault="00CF556F" w:rsidP="009139A6">
      <w:r>
        <w:separator/>
      </w:r>
    </w:p>
  </w:endnote>
  <w:endnote w:type="continuationSeparator" w:id="0">
    <w:p w14:paraId="74A2FDC9" w14:textId="77777777" w:rsidR="00CF556F" w:rsidRDefault="00CF556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79C7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EBC5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9251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108DD" w14:textId="77777777" w:rsidR="00CF556F" w:rsidRDefault="00CF556F" w:rsidP="009139A6">
      <w:r>
        <w:separator/>
      </w:r>
    </w:p>
  </w:footnote>
  <w:footnote w:type="continuationSeparator" w:id="0">
    <w:p w14:paraId="26916605" w14:textId="77777777" w:rsidR="00CF556F" w:rsidRDefault="00CF556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3064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9F3C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4C78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56F"/>
    <w:rsid w:val="000666E0"/>
    <w:rsid w:val="002510B7"/>
    <w:rsid w:val="00270799"/>
    <w:rsid w:val="005C130B"/>
    <w:rsid w:val="0081740A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CF556F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36A803"/>
  <w15:chartTrackingRefBased/>
  <w15:docId w15:val="{488EA814-2D91-4C74-84ED-EBC5B2E5A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2025-01-13T21:37:00Z</dcterms:created>
  <dcterms:modified xsi:type="dcterms:W3CDTF">2025-01-13T21:37:00Z</dcterms:modified>
</cp:coreProperties>
</file>